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การขอรับบำเหน็จตกทอด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กรณีข้าราชการ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พนักงานส่วนท้องถิ่นถึงแก่กรรม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83522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3522F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83522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0615E3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การขอรับบำเหน็จตกทอด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กรณีข้าราชการ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พนักงานส่วนท้องถิ่นถึงแก่กรรม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83522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3522F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83522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ประกาศกระทรวงมหาดไทยเรื่องการแสดงเจตนาระบุตัวผู้รับบำเหน็จตกทอด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บำเหน็จบำนาญข้าราชการส่วนท้องถิ่นพ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2500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บำเหน็จบำนาญข้าราชการส่วนท้องถิ่นพ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5)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2530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ฎ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ว่าด้วยการหลักเกณฑ์และวิธีการบริหารกิจการบ้านเมืองที่ดีพ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2546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46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18/07/2015 07:58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สำนักงานปลัดองค์การบริหารส่วนตำบลลุงเขว้าอำเภอหนองบุญมากจังหวัดนครราชสีมาโทรศัพท์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0-4475-6461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สิทธิประโยชน์เกี่ยวกับบำเหน็จตกทอดกรณีข้าราชการส่วนท้องถิ่นรับราชการครบ </w:t>
      </w:r>
      <w:r w:rsidRPr="000C2AAC">
        <w:rPr>
          <w:rFonts w:asciiTheme="minorBidi" w:hAnsiTheme="minorBidi"/>
          <w:noProof/>
          <w:sz w:val="32"/>
          <w:szCs w:val="32"/>
        </w:rPr>
        <w:t xml:space="preserve">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เดือนบริบูรณ์ถึงแก่ความตาย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ปัดเวลาราชการเป็น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ปีเพื่อคำนวณบำเหน็จตกทอด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้าความตายนั้นมิได้เกิดขึ้นเนื่องจากความประพฤติชั่วอย่างร้ายแรงของตนเองให้จ่ายบำเหน็จตกทอดแก่ทายาท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47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แห่งพระราชบัญญัติบำเหน็จบำนาญข้าราชการส่วนท้องถิ่นพ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และที่แก้ไขเพิ่มเติมเป็นจำนวนตามเกณฑ์คำนวณในมาตรา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32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คือเงินเดือนเดือนสุดท้ายคูณด้วยจำนวนปีเวลาราชการ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ไม่มีทายาทให้จ่ายแก่ผู้มีสิทธิตามผู้ที่ข้าราชการส่วนท้องถิ่นระบุให้เป็นผู้มีสิทธิรับบำเหน็จตกทอดตามหนังสือแสดงเจตนาฯในจำนวน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โดยแบ่งตามสัดส่วนที่ระบุกรณีมิได้กำหนดส่วนให้ถือว่าทุกคนมีสิทธิได้รับในอัตราส่วนที่เท่ากันหากมีรายใดถึงแก่กรรรมไปก่อนก็ให้แบ่งบำเหน็จตกทอดให้แก่บุคคลผู้มีสิทธิที่ยังมีชีวิตอยู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หมายเหตุ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ทายาทหรือผู้มีสิทธิรับบำเหน็จตกทอดของข้าราชการ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ส่วนท้องถิ่นยื่นคำขอรับบำเหน็จตกทอดพร้อมเอกสารหลักฐานต่อองค์กรปกครองส่วนท้องถิ่นที่ข้าราช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นักงานส่วนท้องถิ่นผู้ตายสังกัดครั้งสุดท้ายเพื่อให้เจ้าหน้าที่ขององค์กรปกครองส่วนท้องถิ่นที่สังกัดฯที่ได้รับเรื่องสอบสวนบันทึกปากคำผู้ยื่นพร้อมตรวจสอบความครบถ้วนของเอกสารหลักฐา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Default="0083522F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83522F" w:rsidRDefault="0083522F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 อำเภอหนองบุญมาก</w:t>
            </w:r>
          </w:p>
          <w:p w:rsidR="0083522F" w:rsidRDefault="0083522F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83522F" w:rsidRPr="000C2AAC" w:rsidRDefault="0083522F" w:rsidP="00452B6B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83522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</w:t>
            </w:r>
            <w:r w:rsidR="008352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ขององค์กรปกครองส่วนท้องถิ่นที่สังกัดฯรวบรวมเอกสารหลักฐานที่เกี่ยวข้องเสนอผู้มีอำนาจพิจารณาและจัดส่งเรื่องให้จังหวั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83522F" w:rsidRDefault="0083522F" w:rsidP="0083522F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83522F" w:rsidRDefault="0083522F" w:rsidP="0083522F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 อำเภอหนองบุญมาก</w:t>
            </w:r>
          </w:p>
          <w:p w:rsidR="0083522F" w:rsidRDefault="0083522F" w:rsidP="0083522F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83522F" w:rsidP="008352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83522F" w:rsidRDefault="00313D38" w:rsidP="0083522F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</w:t>
            </w:r>
            <w:r w:rsidR="008352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องค์การบริหารส่วนตำบล</w:t>
            </w:r>
          </w:p>
          <w:p w:rsidR="00313D38" w:rsidRPr="000C2AAC" w:rsidRDefault="0083522F" w:rsidP="0083522F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313D38"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ของสำนักงานส่งเสริมการปกครองท้องถิ่นจังหวัดตรวจสอบเอกสารหลักฐานที่ได้รับจากองค์กรปกครองส่วนท้องถิ่นและจัดทำคำสั่งจ่ายฯจำนว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ฉบับเสนอผู้ว่าราชการจังหวัดพิจารณาอนุมัติและจังหวัดจัดส่งคำสั่งจ่ายฯให้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งค์กรปกครองส่วนท้องถิ่นทราบเพื่อดำเนินการแจ้งให้ข้าราชการส่วนท้องถิ่นผู้มีสิทธิรับทราบโดยลงลายมือชื่อพร้อมทั้งวันเดือนปีและดำเนินการเบิกจ่ายเงินบำเหน็จให้ต่อไป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83522F" w:rsidRDefault="0083522F" w:rsidP="0083522F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83522F" w:rsidRDefault="0083522F" w:rsidP="0083522F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  อำเภอหนองบุญมาก</w:t>
            </w:r>
          </w:p>
          <w:p w:rsidR="0083522F" w:rsidRDefault="0083522F" w:rsidP="0083522F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จังหวัด</w:t>
            </w:r>
          </w:p>
          <w:p w:rsidR="00313D38" w:rsidRPr="000C2AAC" w:rsidRDefault="0083522F" w:rsidP="0083522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83522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วันนับจากวันที่สำนักงานส่งเสริมการปกครองท้องถิ่นจังหวัดได้รับเรื่อง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สำนักงานส่งเสริมการปกครองท้องถิ่นจังหวัด</w:t>
            </w:r>
            <w:r w:rsidR="0083522F"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นครราชสีมา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37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ขอรับแบบขอรับบำเหน็จหรือบำนาญที่หน่วยงานต้นสังกัด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แบบขอรับบำเหน็จตกทอด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.5)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ขอรับแบบขอรับบำเหน็จตกทอดที่หน่วยงานต้นสังกัด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ใบมรณบัตร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แบบหนังสือรับรองการใช้เงินคืนแก่ทางราชการ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.6)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ดยทายาทหรือผู้มีสิทธิตามหนังสือแสดงเจตนาลงนามทุกคนกรณีเป็นผู้เยาว์ให้ผู้ปกครองโดยชอบธรรมลงชื่อแท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ขอรับแบบหนังสือรับรองการใช้เงินคืนแก่ทางราชการที่หน่วยงานต้นสังกัด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หนังสือแสดงเจตนาระบุตัวผู้รับบำเหน็จตกทอด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เฉพาะกรณีไม่มีทายาท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คำสั่งบรรจุ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แต่งตั้งเป็นข้าราชการส่วนท้องถิ่นและหรือหนังสือรับรองการบรรจุครั้งแรก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กรณีโอน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ย้ายมาจากส่วนราชการอื่น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หน่วยงานต้นสังกัดเป็นผู้จัดทำ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การมีสิทธิได้นับเวลาทวีคูณของหน่วยงานตามข้อ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– (12)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2546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รับรองโดย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หน่วยงานตามข้อ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16 (10) – (12)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ของระเบียบกระทรวงมหาดไทยว่าด้วยเงินบำเหน็จบำนาญข้าราชการส่วนท้องถิ่นพ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 2546)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352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</w:t>
            </w:r>
            <w:r w:rsidR="008352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8352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8352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 w:rsidR="0083522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0-4475-6461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แบบขอรับบำเหน็จหรือบำนาญ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แบบรายการรับเงินเดือน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.2),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แบบขอรับบำเหน็จตกทอด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.5),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แบบหนังสือรับรองการใช้เงินคืนแก่ทางราชการ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.6)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83522F" w:rsidRPr="000C2AAC" w:rsidTr="00F04A4B">
        <w:tc>
          <w:tcPr>
            <w:tcW w:w="1418" w:type="dxa"/>
          </w:tcPr>
          <w:p w:rsidR="0083522F" w:rsidRPr="000C2AAC" w:rsidRDefault="0083522F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83522F" w:rsidRPr="000C2AAC" w:rsidRDefault="0083522F" w:rsidP="00F04A4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83522F" w:rsidRPr="000C2AAC" w:rsidTr="00F04A4B">
        <w:tc>
          <w:tcPr>
            <w:tcW w:w="1418" w:type="dxa"/>
          </w:tcPr>
          <w:p w:rsidR="0083522F" w:rsidRPr="000C2AAC" w:rsidRDefault="0083522F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83522F" w:rsidRPr="000C2AAC" w:rsidRDefault="0083522F" w:rsidP="00F04A4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83522F" w:rsidRPr="000C2AAC" w:rsidTr="00F04A4B">
        <w:tc>
          <w:tcPr>
            <w:tcW w:w="1418" w:type="dxa"/>
          </w:tcPr>
          <w:p w:rsidR="0083522F" w:rsidRPr="000C2AAC" w:rsidRDefault="0083522F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83522F" w:rsidRDefault="0083522F" w:rsidP="00F04A4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83522F" w:rsidRPr="000C2AAC" w:rsidRDefault="0083522F" w:rsidP="00F04A4B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83522F" w:rsidRPr="000C2AAC" w:rsidTr="00F04A4B">
        <w:tc>
          <w:tcPr>
            <w:tcW w:w="1418" w:type="dxa"/>
          </w:tcPr>
          <w:p w:rsidR="0083522F" w:rsidRPr="000C2AAC" w:rsidRDefault="0083522F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83522F" w:rsidRPr="000C2AAC" w:rsidRDefault="0083522F" w:rsidP="00F04A4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83522F" w:rsidRPr="000C2AAC" w:rsidTr="00F04A4B">
        <w:tc>
          <w:tcPr>
            <w:tcW w:w="1418" w:type="dxa"/>
          </w:tcPr>
          <w:p w:rsidR="0083522F" w:rsidRPr="000C2AAC" w:rsidRDefault="0083522F" w:rsidP="00F04A4B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83522F" w:rsidRPr="000C2AAC" w:rsidRDefault="0083522F" w:rsidP="00F04A4B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นางสาววิภา  คำไทย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5A8" w:rsidRDefault="005375A8" w:rsidP="00C81DB8">
      <w:pPr>
        <w:spacing w:after="0" w:line="240" w:lineRule="auto"/>
      </w:pPr>
      <w:r>
        <w:separator/>
      </w:r>
    </w:p>
  </w:endnote>
  <w:endnote w:type="continuationSeparator" w:id="1">
    <w:p w:rsidR="005375A8" w:rsidRDefault="005375A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5A8" w:rsidRDefault="005375A8" w:rsidP="00C81DB8">
      <w:pPr>
        <w:spacing w:after="0" w:line="240" w:lineRule="auto"/>
      </w:pPr>
      <w:r>
        <w:separator/>
      </w:r>
    </w:p>
  </w:footnote>
  <w:footnote w:type="continuationSeparator" w:id="1">
    <w:p w:rsidR="005375A8" w:rsidRDefault="005375A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615E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1681C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1681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15E3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76E04"/>
    <w:rsid w:val="004C0C85"/>
    <w:rsid w:val="004C3BDE"/>
    <w:rsid w:val="004E30D6"/>
    <w:rsid w:val="004E5749"/>
    <w:rsid w:val="004E651F"/>
    <w:rsid w:val="0050561E"/>
    <w:rsid w:val="005223AF"/>
    <w:rsid w:val="005375A8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1681C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3522F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746A8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D33F9-ECB3-42F6-B8E2-B70E7BA0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657</TotalTime>
  <Pages>7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2015-08-20T05:24:00Z</cp:lastPrinted>
  <dcterms:created xsi:type="dcterms:W3CDTF">2015-04-23T03:41:00Z</dcterms:created>
  <dcterms:modified xsi:type="dcterms:W3CDTF">2015-08-20T05:25:00Z</dcterms:modified>
</cp:coreProperties>
</file>